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8475A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HILL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(fl.1417)</w:t>
      </w:r>
    </w:p>
    <w:p w14:paraId="2EF6152C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1970BC8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AABC67C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AEA39D1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06B8FEAA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020E7D6E" w14:textId="77777777" w:rsidR="00882D0F" w:rsidRPr="00065994" w:rsidRDefault="00882D0F" w:rsidP="00882D0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0EE84E2" w14:textId="77777777" w:rsidR="00882D0F" w:rsidRDefault="00882D0F" w:rsidP="00882D0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96C941D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57B0E59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E22FB1" w14:textId="77777777" w:rsidR="00882D0F" w:rsidRDefault="00882D0F" w:rsidP="00882D0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February 2025</w:t>
      </w:r>
    </w:p>
    <w:p w14:paraId="398260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D7E3C" w14:textId="77777777" w:rsidR="00882D0F" w:rsidRDefault="00882D0F" w:rsidP="009139A6">
      <w:r>
        <w:separator/>
      </w:r>
    </w:p>
  </w:endnote>
  <w:endnote w:type="continuationSeparator" w:id="0">
    <w:p w14:paraId="117D2797" w14:textId="77777777" w:rsidR="00882D0F" w:rsidRDefault="00882D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F7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DC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FC3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E59B7" w14:textId="77777777" w:rsidR="00882D0F" w:rsidRDefault="00882D0F" w:rsidP="009139A6">
      <w:r>
        <w:separator/>
      </w:r>
    </w:p>
  </w:footnote>
  <w:footnote w:type="continuationSeparator" w:id="0">
    <w:p w14:paraId="2F74A14C" w14:textId="77777777" w:rsidR="00882D0F" w:rsidRDefault="00882D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8D1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232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36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D0F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882D0F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A9AA"/>
  <w15:chartTrackingRefBased/>
  <w15:docId w15:val="{F7646596-8B2C-4F22-A323-1B6175A9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2025-03-23T19:59:00Z</dcterms:created>
  <dcterms:modified xsi:type="dcterms:W3CDTF">2025-03-23T20:00:00Z</dcterms:modified>
</cp:coreProperties>
</file>